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47" w:rsidRPr="00976098" w:rsidRDefault="008C5347">
      <w:pPr>
        <w:jc w:val="left"/>
        <w:rPr>
          <w:rFonts w:ascii="方正仿宋_GBK" w:eastAsia="方正仿宋_GBK" w:cs="Times New Roman"/>
          <w:sz w:val="28"/>
          <w:szCs w:val="28"/>
        </w:rPr>
      </w:pPr>
      <w:bookmarkStart w:id="0" w:name="_GoBack"/>
      <w:bookmarkEnd w:id="0"/>
      <w:r w:rsidRPr="00976098">
        <w:rPr>
          <w:rFonts w:ascii="方正仿宋_GBK" w:eastAsia="方正仿宋_GBK" w:cs="方正仿宋_GBK" w:hint="eastAsia"/>
          <w:sz w:val="28"/>
          <w:szCs w:val="28"/>
        </w:rPr>
        <w:t>附件</w:t>
      </w:r>
      <w:r>
        <w:rPr>
          <w:rFonts w:ascii="方正仿宋_GBK" w:eastAsia="方正仿宋_GBK" w:cs="方正仿宋_GBK" w:hint="eastAsia"/>
          <w:sz w:val="28"/>
          <w:szCs w:val="28"/>
        </w:rPr>
        <w:t>二</w:t>
      </w:r>
    </w:p>
    <w:p w:rsidR="008C5347" w:rsidRDefault="008C5347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专业技术职称申报情况简表</w:t>
      </w:r>
    </w:p>
    <w:tbl>
      <w:tblPr>
        <w:tblW w:w="8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82"/>
        <w:gridCol w:w="426"/>
        <w:gridCol w:w="426"/>
        <w:gridCol w:w="1278"/>
        <w:gridCol w:w="528"/>
        <w:gridCol w:w="426"/>
        <w:gridCol w:w="324"/>
        <w:gridCol w:w="852"/>
        <w:gridCol w:w="241"/>
        <w:gridCol w:w="142"/>
        <w:gridCol w:w="992"/>
        <w:gridCol w:w="2249"/>
      </w:tblGrid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姓</w:t>
            </w:r>
            <w:r w:rsidRPr="009D6D07">
              <w:t xml:space="preserve"> </w:t>
            </w:r>
            <w:r w:rsidRPr="009D6D07">
              <w:rPr>
                <w:rFonts w:cs="宋体" w:hint="eastAsia"/>
              </w:rPr>
              <w:t>名</w:t>
            </w: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性</w:t>
            </w:r>
            <w:r w:rsidRPr="009D6D07">
              <w:t xml:space="preserve"> </w:t>
            </w:r>
            <w:r w:rsidRPr="009D6D07">
              <w:rPr>
                <w:rFonts w:cs="宋体" w:hint="eastAsia"/>
              </w:rPr>
              <w:t>别</w:t>
            </w:r>
          </w:p>
        </w:tc>
        <w:tc>
          <w:tcPr>
            <w:tcW w:w="1176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出生年月</w:t>
            </w:r>
          </w:p>
        </w:tc>
        <w:tc>
          <w:tcPr>
            <w:tcW w:w="2249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1834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工作单位</w:t>
            </w:r>
          </w:p>
        </w:tc>
        <w:tc>
          <w:tcPr>
            <w:tcW w:w="7032" w:type="dxa"/>
            <w:gridSpan w:val="9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1834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参加工作时间</w:t>
            </w:r>
          </w:p>
        </w:tc>
        <w:tc>
          <w:tcPr>
            <w:tcW w:w="1806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gridSpan w:val="6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现任专业技术职称及聘任时间</w:t>
            </w:r>
          </w:p>
        </w:tc>
        <w:tc>
          <w:tcPr>
            <w:tcW w:w="2249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3112" w:type="dxa"/>
            <w:gridSpan w:val="4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申报</w:t>
            </w:r>
            <w:r>
              <w:rPr>
                <w:rFonts w:cs="宋体" w:hint="eastAsia"/>
              </w:rPr>
              <w:t>专业技术</w:t>
            </w:r>
            <w:r w:rsidRPr="009D6D07">
              <w:rPr>
                <w:rFonts w:cs="宋体" w:hint="eastAsia"/>
              </w:rPr>
              <w:t>职称</w:t>
            </w:r>
          </w:p>
        </w:tc>
        <w:tc>
          <w:tcPr>
            <w:tcW w:w="5754" w:type="dxa"/>
            <w:gridSpan w:val="8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3112" w:type="dxa"/>
            <w:gridSpan w:val="4"/>
            <w:vAlign w:val="center"/>
          </w:tcPr>
          <w:p w:rsidR="008C5347" w:rsidRDefault="008C5347" w:rsidP="00FD7332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参评类别</w:t>
            </w:r>
          </w:p>
        </w:tc>
        <w:tc>
          <w:tcPr>
            <w:tcW w:w="5754" w:type="dxa"/>
            <w:gridSpan w:val="8"/>
            <w:vAlign w:val="center"/>
          </w:tcPr>
          <w:p w:rsidR="008C5347" w:rsidRDefault="008C5347" w:rsidP="00FD7332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正常评审</w:t>
            </w: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cs="宋体" w:hint="eastAsia"/>
              </w:rPr>
              <w:t>特殊人才</w:t>
            </w: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/>
              </w:rPr>
              <w:t xml:space="preserve">  </w:t>
            </w:r>
            <w:r>
              <w:rPr>
                <w:rFonts w:ascii="宋体" w:hAnsi="宋体" w:cs="宋体" w:hint="eastAsia"/>
              </w:rPr>
              <w:t>变更系列□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cs="宋体" w:hint="eastAsia"/>
              </w:rPr>
              <w:t>定向评审</w:t>
            </w: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cs="宋体" w:hint="eastAsia"/>
              </w:rPr>
              <w:t>高技能人才</w:t>
            </w:r>
            <w:r>
              <w:rPr>
                <w:rFonts w:ascii="宋体" w:hAnsi="宋体" w:cs="宋体" w:hint="eastAsia"/>
              </w:rPr>
              <w:t>□</w:t>
            </w:r>
          </w:p>
        </w:tc>
      </w:tr>
      <w:tr w:rsidR="008C5347" w:rsidRPr="009D6D07">
        <w:trPr>
          <w:trHeight w:val="454"/>
          <w:jc w:val="center"/>
        </w:trPr>
        <w:tc>
          <w:tcPr>
            <w:tcW w:w="1408" w:type="dxa"/>
            <w:gridSpan w:val="2"/>
            <w:vMerge w:val="restart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毕业院校及所学专业</w:t>
            </w:r>
          </w:p>
        </w:tc>
        <w:tc>
          <w:tcPr>
            <w:tcW w:w="1704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全日制教育</w:t>
            </w:r>
          </w:p>
        </w:tc>
        <w:tc>
          <w:tcPr>
            <w:tcW w:w="5754" w:type="dxa"/>
            <w:gridSpan w:val="8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t xml:space="preserve"> </w:t>
            </w:r>
            <w:r w:rsidRPr="009D6D07">
              <w:rPr>
                <w:rFonts w:cs="宋体" w:hint="eastAsia"/>
              </w:rPr>
              <w:t>年</w:t>
            </w:r>
            <w:r w:rsidRPr="009D6D07">
              <w:t xml:space="preserve">    </w:t>
            </w:r>
            <w:r w:rsidRPr="009D6D07">
              <w:rPr>
                <w:rFonts w:cs="宋体" w:hint="eastAsia"/>
              </w:rPr>
              <w:t>月毕业于</w:t>
            </w:r>
            <w:r w:rsidRPr="009D6D07">
              <w:t xml:space="preserve">             </w:t>
            </w:r>
            <w:r w:rsidRPr="009D6D07">
              <w:rPr>
                <w:rFonts w:cs="宋体" w:hint="eastAsia"/>
              </w:rPr>
              <w:t>院校</w:t>
            </w:r>
            <w:r w:rsidRPr="009D6D07">
              <w:t xml:space="preserve">          </w:t>
            </w:r>
            <w:r w:rsidRPr="009D6D07">
              <w:rPr>
                <w:rFonts w:cs="宋体" w:hint="eastAsia"/>
              </w:rPr>
              <w:t>专业</w:t>
            </w:r>
          </w:p>
        </w:tc>
      </w:tr>
      <w:tr w:rsidR="008C5347" w:rsidRPr="009D6D07">
        <w:trPr>
          <w:trHeight w:val="454"/>
          <w:jc w:val="center"/>
        </w:trPr>
        <w:tc>
          <w:tcPr>
            <w:tcW w:w="1408" w:type="dxa"/>
            <w:gridSpan w:val="2"/>
            <w:vMerge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在职教育</w:t>
            </w:r>
          </w:p>
        </w:tc>
        <w:tc>
          <w:tcPr>
            <w:tcW w:w="5754" w:type="dxa"/>
            <w:gridSpan w:val="8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t xml:space="preserve"> </w:t>
            </w:r>
            <w:r w:rsidRPr="009D6D07">
              <w:rPr>
                <w:rFonts w:cs="宋体" w:hint="eastAsia"/>
              </w:rPr>
              <w:t>年</w:t>
            </w:r>
            <w:r w:rsidRPr="009D6D07">
              <w:t xml:space="preserve">    </w:t>
            </w:r>
            <w:r w:rsidRPr="009D6D07">
              <w:rPr>
                <w:rFonts w:cs="宋体" w:hint="eastAsia"/>
              </w:rPr>
              <w:t>月毕业于</w:t>
            </w:r>
            <w:r w:rsidRPr="009D6D07">
              <w:t xml:space="preserve">             </w:t>
            </w:r>
            <w:r w:rsidRPr="009D6D07">
              <w:rPr>
                <w:rFonts w:cs="宋体" w:hint="eastAsia"/>
              </w:rPr>
              <w:t>院校</w:t>
            </w:r>
            <w:r w:rsidRPr="009D6D07">
              <w:t xml:space="preserve">          </w:t>
            </w:r>
            <w:r w:rsidRPr="009D6D07">
              <w:rPr>
                <w:rFonts w:cs="宋体" w:hint="eastAsia"/>
              </w:rPr>
              <w:t>专业</w:t>
            </w:r>
          </w:p>
        </w:tc>
      </w:tr>
      <w:tr w:rsidR="008C5347" w:rsidRPr="009D6D07">
        <w:trPr>
          <w:trHeight w:val="454"/>
          <w:jc w:val="center"/>
        </w:trPr>
        <w:tc>
          <w:tcPr>
            <w:tcW w:w="8866" w:type="dxa"/>
            <w:gridSpan w:val="1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主要工作经历</w:t>
            </w:r>
          </w:p>
        </w:tc>
      </w:tr>
      <w:tr w:rsidR="008C5347" w:rsidRPr="009D6D07">
        <w:trPr>
          <w:trHeight w:val="454"/>
          <w:jc w:val="center"/>
        </w:trPr>
        <w:tc>
          <w:tcPr>
            <w:tcW w:w="1834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起止时间</w:t>
            </w:r>
          </w:p>
        </w:tc>
        <w:tc>
          <w:tcPr>
            <w:tcW w:w="2556" w:type="dxa"/>
            <w:gridSpan w:val="4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工作单位</w:t>
            </w:r>
          </w:p>
        </w:tc>
        <w:tc>
          <w:tcPr>
            <w:tcW w:w="4476" w:type="dxa"/>
            <w:gridSpan w:val="5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主要从事工作</w:t>
            </w:r>
          </w:p>
        </w:tc>
      </w:tr>
      <w:tr w:rsidR="008C5347" w:rsidRPr="009D6D07">
        <w:trPr>
          <w:trHeight w:val="454"/>
          <w:jc w:val="center"/>
        </w:trPr>
        <w:tc>
          <w:tcPr>
            <w:tcW w:w="1834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556" w:type="dxa"/>
            <w:gridSpan w:val="4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4476" w:type="dxa"/>
            <w:gridSpan w:val="5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1834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556" w:type="dxa"/>
            <w:gridSpan w:val="4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4476" w:type="dxa"/>
            <w:gridSpan w:val="5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1834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556" w:type="dxa"/>
            <w:gridSpan w:val="4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4476" w:type="dxa"/>
            <w:gridSpan w:val="5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1834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556" w:type="dxa"/>
            <w:gridSpan w:val="4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4476" w:type="dxa"/>
            <w:gridSpan w:val="5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8866" w:type="dxa"/>
            <w:gridSpan w:val="1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任现职称以来</w:t>
            </w:r>
            <w:r>
              <w:rPr>
                <w:rFonts w:cs="宋体" w:hint="eastAsia"/>
              </w:rPr>
              <w:t>业绩成果</w:t>
            </w:r>
          </w:p>
        </w:tc>
      </w:tr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日期</w:t>
            </w: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成果</w:t>
            </w:r>
            <w:r w:rsidRPr="009D6D07">
              <w:rPr>
                <w:rFonts w:cs="宋体" w:hint="eastAsia"/>
              </w:rPr>
              <w:t>名称</w:t>
            </w:r>
          </w:p>
        </w:tc>
        <w:tc>
          <w:tcPr>
            <w:tcW w:w="1278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获奖情况</w:t>
            </w:r>
          </w:p>
        </w:tc>
        <w:tc>
          <w:tcPr>
            <w:tcW w:w="1093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本人排名</w:t>
            </w:r>
          </w:p>
        </w:tc>
        <w:tc>
          <w:tcPr>
            <w:tcW w:w="3383" w:type="dxa"/>
            <w:gridSpan w:val="3"/>
            <w:vAlign w:val="center"/>
          </w:tcPr>
          <w:p w:rsidR="008C5347" w:rsidRPr="00632A39" w:rsidRDefault="008C5347" w:rsidP="009D6D0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32A39">
              <w:rPr>
                <w:rFonts w:cs="宋体" w:hint="eastAsia"/>
                <w:sz w:val="18"/>
                <w:szCs w:val="18"/>
              </w:rPr>
              <w:t>验收鉴定、颁布实施、备案实施情况</w:t>
            </w:r>
          </w:p>
        </w:tc>
      </w:tr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3383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3383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3383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8866" w:type="dxa"/>
            <w:gridSpan w:val="1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任现职称以来</w:t>
            </w:r>
            <w:r>
              <w:rPr>
                <w:rFonts w:cs="宋体" w:hint="eastAsia"/>
              </w:rPr>
              <w:t>学术成果</w:t>
            </w:r>
          </w:p>
        </w:tc>
      </w:tr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日期</w:t>
            </w: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成果名称</w:t>
            </w:r>
          </w:p>
        </w:tc>
        <w:tc>
          <w:tcPr>
            <w:tcW w:w="2513" w:type="dxa"/>
            <w:gridSpan w:val="6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本人排名</w:t>
            </w:r>
            <w:r w:rsidRPr="009D6D07">
              <w:t>/</w:t>
            </w:r>
            <w:r w:rsidRPr="009D6D07">
              <w:rPr>
                <w:rFonts w:cs="宋体" w:hint="eastAsia"/>
              </w:rPr>
              <w:t>本人承担部分</w:t>
            </w:r>
          </w:p>
        </w:tc>
        <w:tc>
          <w:tcPr>
            <w:tcW w:w="3241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发表刊物（出版单位）</w:t>
            </w:r>
            <w:r w:rsidRPr="009D6D07">
              <w:t>/</w:t>
            </w:r>
            <w:r>
              <w:rPr>
                <w:rFonts w:cs="宋体" w:hint="eastAsia"/>
              </w:rPr>
              <w:t>公开发行、推广应用情况</w:t>
            </w:r>
          </w:p>
        </w:tc>
      </w:tr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3241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3241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3241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3241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454"/>
          <w:jc w:val="center"/>
        </w:trPr>
        <w:tc>
          <w:tcPr>
            <w:tcW w:w="982" w:type="dxa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130" w:type="dxa"/>
            <w:gridSpan w:val="3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2513" w:type="dxa"/>
            <w:gridSpan w:val="6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  <w:tc>
          <w:tcPr>
            <w:tcW w:w="3241" w:type="dxa"/>
            <w:gridSpan w:val="2"/>
            <w:vAlign w:val="center"/>
          </w:tcPr>
          <w:p w:rsidR="008C5347" w:rsidRPr="009D6D07" w:rsidRDefault="008C5347" w:rsidP="009D6D07">
            <w:pPr>
              <w:jc w:val="center"/>
              <w:rPr>
                <w:rFonts w:cs="Times New Roman"/>
              </w:rPr>
            </w:pPr>
          </w:p>
        </w:tc>
      </w:tr>
      <w:tr w:rsidR="008C5347" w:rsidRPr="009D6D07">
        <w:trPr>
          <w:trHeight w:val="352"/>
          <w:jc w:val="center"/>
        </w:trPr>
        <w:tc>
          <w:tcPr>
            <w:tcW w:w="8866" w:type="dxa"/>
            <w:gridSpan w:val="12"/>
          </w:tcPr>
          <w:p w:rsidR="008C5347" w:rsidRDefault="008C5347" w:rsidP="00850322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任现职称以来受处分情况</w:t>
            </w:r>
          </w:p>
        </w:tc>
      </w:tr>
      <w:tr w:rsidR="008C5347" w:rsidRPr="009D6D07" w:rsidTr="00F34CD8">
        <w:trPr>
          <w:trHeight w:val="925"/>
          <w:jc w:val="center"/>
        </w:trPr>
        <w:tc>
          <w:tcPr>
            <w:tcW w:w="8866" w:type="dxa"/>
            <w:gridSpan w:val="12"/>
          </w:tcPr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</w:tc>
      </w:tr>
      <w:tr w:rsidR="008C5347" w:rsidRPr="009D6D07">
        <w:trPr>
          <w:trHeight w:val="609"/>
          <w:jc w:val="center"/>
        </w:trPr>
        <w:tc>
          <w:tcPr>
            <w:tcW w:w="8866" w:type="dxa"/>
            <w:gridSpan w:val="12"/>
            <w:vAlign w:val="center"/>
          </w:tcPr>
          <w:p w:rsidR="008C5347" w:rsidRDefault="008C5347" w:rsidP="00850322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任现职称专业技术工作总结</w:t>
            </w:r>
          </w:p>
        </w:tc>
      </w:tr>
      <w:tr w:rsidR="008C5347" w:rsidRPr="009D6D07">
        <w:trPr>
          <w:trHeight w:val="1030"/>
          <w:jc w:val="center"/>
        </w:trPr>
        <w:tc>
          <w:tcPr>
            <w:tcW w:w="8866" w:type="dxa"/>
            <w:gridSpan w:val="12"/>
          </w:tcPr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  <w:p w:rsidR="008C5347" w:rsidRDefault="008C5347">
            <w:pPr>
              <w:rPr>
                <w:rFonts w:cs="Times New Roman"/>
                <w:b/>
                <w:bCs/>
              </w:rPr>
            </w:pPr>
          </w:p>
        </w:tc>
      </w:tr>
      <w:tr w:rsidR="008C5347" w:rsidRPr="009D6D07">
        <w:trPr>
          <w:trHeight w:val="1030"/>
          <w:jc w:val="center"/>
        </w:trPr>
        <w:tc>
          <w:tcPr>
            <w:tcW w:w="8866" w:type="dxa"/>
            <w:gridSpan w:val="12"/>
          </w:tcPr>
          <w:p w:rsidR="008C5347" w:rsidRPr="009D6D07" w:rsidRDefault="008C5347">
            <w:pPr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9D6D07">
              <w:rPr>
                <w:rFonts w:cs="宋体" w:hint="eastAsia"/>
                <w:b/>
                <w:bCs/>
              </w:rPr>
              <w:t>本人承诺，以上</w:t>
            </w:r>
            <w:r>
              <w:rPr>
                <w:rFonts w:cs="宋体" w:hint="eastAsia"/>
                <w:b/>
                <w:bCs/>
              </w:rPr>
              <w:t>填写</w:t>
            </w:r>
            <w:r w:rsidRPr="009D6D07">
              <w:rPr>
                <w:rFonts w:cs="宋体" w:hint="eastAsia"/>
                <w:b/>
                <w:bCs/>
              </w:rPr>
              <w:t>内容属实，</w:t>
            </w:r>
            <w:r>
              <w:rPr>
                <w:rFonts w:cs="宋体" w:hint="eastAsia"/>
                <w:b/>
                <w:bCs/>
              </w:rPr>
              <w:t>所提供材料准确真实，</w:t>
            </w:r>
            <w:r w:rsidRPr="009D6D07">
              <w:rPr>
                <w:rFonts w:cs="宋体" w:hint="eastAsia"/>
                <w:b/>
                <w:bCs/>
              </w:rPr>
              <w:t>证明材料详见本人送评材料。</w:t>
            </w:r>
            <w:r>
              <w:rPr>
                <w:rFonts w:cs="宋体" w:hint="eastAsia"/>
                <w:b/>
                <w:bCs/>
              </w:rPr>
              <w:t>如不属实，本人愿承担相应责任和后果。</w:t>
            </w:r>
          </w:p>
          <w:p w:rsidR="008C5347" w:rsidRPr="009D6D07" w:rsidRDefault="008C5347">
            <w:pPr>
              <w:rPr>
                <w:rFonts w:cs="Times New Roman"/>
                <w:b/>
                <w:bCs/>
              </w:rPr>
            </w:pPr>
          </w:p>
          <w:p w:rsidR="008C5347" w:rsidRPr="009D6D07" w:rsidRDefault="008C5347" w:rsidP="009D6D07">
            <w:pPr>
              <w:jc w:val="right"/>
              <w:rPr>
                <w:rFonts w:cs="Times New Roman"/>
              </w:rPr>
            </w:pPr>
            <w:r w:rsidRPr="009D6D07">
              <w:t xml:space="preserve">                     </w:t>
            </w:r>
            <w:r w:rsidRPr="009D6D07">
              <w:rPr>
                <w:rFonts w:cs="宋体" w:hint="eastAsia"/>
              </w:rPr>
              <w:t>承诺人签名：</w:t>
            </w:r>
            <w:r w:rsidRPr="009D6D07">
              <w:t xml:space="preserve">           </w:t>
            </w:r>
            <w:r w:rsidRPr="009D6D07">
              <w:rPr>
                <w:rFonts w:cs="宋体" w:hint="eastAsia"/>
              </w:rPr>
              <w:t>年</w:t>
            </w:r>
            <w:r w:rsidRPr="009D6D07">
              <w:t xml:space="preserve">      </w:t>
            </w:r>
            <w:r w:rsidRPr="009D6D07">
              <w:rPr>
                <w:rFonts w:cs="宋体" w:hint="eastAsia"/>
              </w:rPr>
              <w:t>月</w:t>
            </w:r>
            <w:r w:rsidRPr="009D6D07">
              <w:t xml:space="preserve">     </w:t>
            </w:r>
            <w:r w:rsidRPr="009D6D07">
              <w:rPr>
                <w:rFonts w:cs="宋体" w:hint="eastAsia"/>
              </w:rPr>
              <w:t>日</w:t>
            </w:r>
          </w:p>
        </w:tc>
      </w:tr>
      <w:tr w:rsidR="008C5347" w:rsidRPr="009D6D07">
        <w:trPr>
          <w:trHeight w:val="1155"/>
          <w:jc w:val="center"/>
        </w:trPr>
        <w:tc>
          <w:tcPr>
            <w:tcW w:w="8866" w:type="dxa"/>
            <w:gridSpan w:val="12"/>
          </w:tcPr>
          <w:p w:rsidR="008C5347" w:rsidRPr="009D6D07" w:rsidRDefault="008C5347">
            <w:pPr>
              <w:rPr>
                <w:rFonts w:cs="Times New Roman"/>
              </w:rPr>
            </w:pPr>
            <w:r w:rsidRPr="009D6D07">
              <w:rPr>
                <w:rFonts w:cs="宋体" w:hint="eastAsia"/>
              </w:rPr>
              <w:t>单位审核意见：</w:t>
            </w:r>
          </w:p>
          <w:p w:rsidR="008C5347" w:rsidRPr="009D6D07" w:rsidRDefault="008C5347">
            <w:pPr>
              <w:rPr>
                <w:rFonts w:cs="Times New Roman"/>
                <w:b/>
                <w:bCs/>
              </w:rPr>
            </w:pPr>
          </w:p>
          <w:p w:rsidR="008C5347" w:rsidRPr="009D6D07" w:rsidRDefault="008C5347" w:rsidP="009D6D07">
            <w:pPr>
              <w:jc w:val="right"/>
              <w:rPr>
                <w:rFonts w:cs="Times New Roman"/>
                <w:b/>
                <w:bCs/>
              </w:rPr>
            </w:pPr>
            <w:r w:rsidRPr="009D6D07">
              <w:rPr>
                <w:rFonts w:cs="宋体" w:hint="eastAsia"/>
              </w:rPr>
              <w:t>经办人（签字盖章）：</w:t>
            </w:r>
            <w:r w:rsidRPr="009D6D07">
              <w:t xml:space="preserve">           </w:t>
            </w:r>
            <w:r w:rsidRPr="009D6D07">
              <w:rPr>
                <w:rFonts w:cs="宋体" w:hint="eastAsia"/>
              </w:rPr>
              <w:t>年</w:t>
            </w:r>
            <w:r w:rsidRPr="009D6D07">
              <w:t xml:space="preserve">      </w:t>
            </w:r>
            <w:r w:rsidRPr="009D6D07">
              <w:rPr>
                <w:rFonts w:cs="宋体" w:hint="eastAsia"/>
              </w:rPr>
              <w:t>月</w:t>
            </w:r>
            <w:r w:rsidRPr="009D6D07">
              <w:t xml:space="preserve">     </w:t>
            </w:r>
            <w:r w:rsidRPr="009D6D07">
              <w:rPr>
                <w:rFonts w:cs="宋体" w:hint="eastAsia"/>
              </w:rPr>
              <w:t>日</w:t>
            </w:r>
          </w:p>
        </w:tc>
      </w:tr>
    </w:tbl>
    <w:p w:rsidR="008C5347" w:rsidRDefault="008C5347">
      <w:pPr>
        <w:rPr>
          <w:rFonts w:cs="Times New Roman"/>
          <w:b/>
          <w:bCs/>
        </w:rPr>
      </w:pPr>
      <w:r>
        <w:rPr>
          <w:rFonts w:cs="宋体" w:hint="eastAsia"/>
          <w:b/>
          <w:bCs/>
        </w:rPr>
        <w:t>注：本表</w:t>
      </w:r>
      <w:r>
        <w:rPr>
          <w:b/>
          <w:bCs/>
        </w:rPr>
        <w:t>A4</w:t>
      </w:r>
      <w:r>
        <w:rPr>
          <w:rFonts w:cs="宋体" w:hint="eastAsia"/>
          <w:b/>
          <w:bCs/>
        </w:rPr>
        <w:t>纸双面打印，可加行，一式两份，随送评材料一同上报</w:t>
      </w:r>
    </w:p>
    <w:sectPr w:rsidR="008C5347" w:rsidSect="002A613E">
      <w:pgSz w:w="11906" w:h="16838"/>
      <w:pgMar w:top="76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C9E"/>
    <w:rsid w:val="00016278"/>
    <w:rsid w:val="000B7C28"/>
    <w:rsid w:val="001A144F"/>
    <w:rsid w:val="001A441E"/>
    <w:rsid w:val="001B6675"/>
    <w:rsid w:val="001E38A7"/>
    <w:rsid w:val="001F05F3"/>
    <w:rsid w:val="001F6E26"/>
    <w:rsid w:val="00214FD2"/>
    <w:rsid w:val="0024381C"/>
    <w:rsid w:val="00277985"/>
    <w:rsid w:val="002A613E"/>
    <w:rsid w:val="002C6DAE"/>
    <w:rsid w:val="002E16E3"/>
    <w:rsid w:val="002E3717"/>
    <w:rsid w:val="00310000"/>
    <w:rsid w:val="0032452A"/>
    <w:rsid w:val="00324FDF"/>
    <w:rsid w:val="0035273C"/>
    <w:rsid w:val="00384B73"/>
    <w:rsid w:val="00385AA8"/>
    <w:rsid w:val="003E686C"/>
    <w:rsid w:val="00417850"/>
    <w:rsid w:val="004A3A63"/>
    <w:rsid w:val="00530445"/>
    <w:rsid w:val="005A5902"/>
    <w:rsid w:val="005B3A7B"/>
    <w:rsid w:val="005B7D45"/>
    <w:rsid w:val="005D1C69"/>
    <w:rsid w:val="005F0440"/>
    <w:rsid w:val="006232EA"/>
    <w:rsid w:val="00625727"/>
    <w:rsid w:val="00632A39"/>
    <w:rsid w:val="0063384B"/>
    <w:rsid w:val="00635C34"/>
    <w:rsid w:val="006776E5"/>
    <w:rsid w:val="006A548B"/>
    <w:rsid w:val="00765588"/>
    <w:rsid w:val="0078179F"/>
    <w:rsid w:val="007A6E29"/>
    <w:rsid w:val="007B09F9"/>
    <w:rsid w:val="007E669C"/>
    <w:rsid w:val="007E7BC3"/>
    <w:rsid w:val="007F5261"/>
    <w:rsid w:val="00812D2F"/>
    <w:rsid w:val="00821BCA"/>
    <w:rsid w:val="00850322"/>
    <w:rsid w:val="00862768"/>
    <w:rsid w:val="00866C6B"/>
    <w:rsid w:val="008C5347"/>
    <w:rsid w:val="008E3F06"/>
    <w:rsid w:val="00913E69"/>
    <w:rsid w:val="00976098"/>
    <w:rsid w:val="009D6D07"/>
    <w:rsid w:val="00A21343"/>
    <w:rsid w:val="00A730F9"/>
    <w:rsid w:val="00B3272E"/>
    <w:rsid w:val="00B47437"/>
    <w:rsid w:val="00B7164C"/>
    <w:rsid w:val="00B8231F"/>
    <w:rsid w:val="00B97292"/>
    <w:rsid w:val="00BA13DB"/>
    <w:rsid w:val="00BD310E"/>
    <w:rsid w:val="00C00D01"/>
    <w:rsid w:val="00C120F6"/>
    <w:rsid w:val="00C55C44"/>
    <w:rsid w:val="00C56FCF"/>
    <w:rsid w:val="00CD418D"/>
    <w:rsid w:val="00D06B11"/>
    <w:rsid w:val="00D34F25"/>
    <w:rsid w:val="00D91BE5"/>
    <w:rsid w:val="00DA16ED"/>
    <w:rsid w:val="00DA4253"/>
    <w:rsid w:val="00DB260C"/>
    <w:rsid w:val="00DB4770"/>
    <w:rsid w:val="00DC1C9E"/>
    <w:rsid w:val="00DD1BC0"/>
    <w:rsid w:val="00DE1304"/>
    <w:rsid w:val="00DF4B31"/>
    <w:rsid w:val="00DF4F74"/>
    <w:rsid w:val="00E476CC"/>
    <w:rsid w:val="00E650B9"/>
    <w:rsid w:val="00E67276"/>
    <w:rsid w:val="00E827FE"/>
    <w:rsid w:val="00E87200"/>
    <w:rsid w:val="00ED3714"/>
    <w:rsid w:val="00ED4E95"/>
    <w:rsid w:val="00EF370B"/>
    <w:rsid w:val="00F041FE"/>
    <w:rsid w:val="00F23240"/>
    <w:rsid w:val="00F34CD8"/>
    <w:rsid w:val="00F5506F"/>
    <w:rsid w:val="00F70633"/>
    <w:rsid w:val="00FC2B8B"/>
    <w:rsid w:val="00FD7332"/>
    <w:rsid w:val="00FF60DA"/>
    <w:rsid w:val="048175C5"/>
    <w:rsid w:val="1C996D05"/>
    <w:rsid w:val="4AB83F1D"/>
    <w:rsid w:val="4C350EE3"/>
    <w:rsid w:val="4C37498B"/>
    <w:rsid w:val="4EE16258"/>
    <w:rsid w:val="501745BE"/>
    <w:rsid w:val="561756AC"/>
    <w:rsid w:val="56A6539C"/>
    <w:rsid w:val="69DA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13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A6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613E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A6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613E"/>
    <w:rPr>
      <w:sz w:val="18"/>
      <w:szCs w:val="18"/>
    </w:rPr>
  </w:style>
  <w:style w:type="table" w:styleId="TableGrid">
    <w:name w:val="Table Grid"/>
    <w:basedOn w:val="TableNormal"/>
    <w:uiPriority w:val="99"/>
    <w:rsid w:val="002A613E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BE7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2</Pages>
  <Words>99</Words>
  <Characters>565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</dc:title>
  <dc:subject/>
  <dc:creator>NTKO</dc:creator>
  <cp:keywords/>
  <dc:description/>
  <cp:lastModifiedBy>陈波</cp:lastModifiedBy>
  <cp:revision>24</cp:revision>
  <dcterms:created xsi:type="dcterms:W3CDTF">2022-05-06T08:26:00Z</dcterms:created>
  <dcterms:modified xsi:type="dcterms:W3CDTF">2022-05-30T02:45:00Z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